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8CDCD4" w14:textId="77777777" w:rsidR="000F07C0" w:rsidRDefault="000F07C0" w:rsidP="000F07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MILLES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28007C78" w14:textId="77777777" w:rsidR="000F07C0" w:rsidRDefault="000F07C0" w:rsidP="000F07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late of Canterbury. Hosteler.</w:t>
      </w:r>
    </w:p>
    <w:p w14:paraId="35B3DE10" w14:textId="77777777" w:rsidR="000F07C0" w:rsidRDefault="000F07C0" w:rsidP="000F07C0">
      <w:pPr>
        <w:pStyle w:val="NoSpacing"/>
        <w:rPr>
          <w:rFonts w:cs="Times New Roman"/>
          <w:szCs w:val="24"/>
        </w:rPr>
      </w:pPr>
    </w:p>
    <w:p w14:paraId="505AD6D1" w14:textId="77777777" w:rsidR="000F07C0" w:rsidRDefault="000F07C0" w:rsidP="000F07C0">
      <w:pPr>
        <w:pStyle w:val="NoSpacing"/>
        <w:rPr>
          <w:rFonts w:cs="Times New Roman"/>
          <w:szCs w:val="24"/>
        </w:rPr>
      </w:pPr>
    </w:p>
    <w:p w14:paraId="47EFE2F2" w14:textId="77777777" w:rsidR="000F07C0" w:rsidRDefault="000F07C0" w:rsidP="000F07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Aug.1485</w:t>
      </w:r>
      <w:r>
        <w:rPr>
          <w:rFonts w:cs="Times New Roman"/>
          <w:szCs w:val="24"/>
        </w:rPr>
        <w:tab/>
        <w:t xml:space="preserve">He was a prisoner in Canterbury Castle </w:t>
      </w:r>
      <w:proofErr w:type="spellStart"/>
      <w:r>
        <w:rPr>
          <w:rFonts w:cs="Times New Roman"/>
          <w:szCs w:val="24"/>
        </w:rPr>
        <w:t>gaol</w:t>
      </w:r>
      <w:proofErr w:type="spellEnd"/>
      <w:r>
        <w:rPr>
          <w:rFonts w:cs="Times New Roman"/>
          <w:szCs w:val="24"/>
        </w:rPr>
        <w:t>.</w:t>
      </w:r>
    </w:p>
    <w:p w14:paraId="58E241A4" w14:textId="77777777" w:rsidR="000F07C0" w:rsidRDefault="000F07C0" w:rsidP="000F07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1476-85 p.552)</w:t>
      </w:r>
    </w:p>
    <w:p w14:paraId="7AFD27B6" w14:textId="77777777" w:rsidR="000F07C0" w:rsidRDefault="000F07C0" w:rsidP="000F07C0">
      <w:pPr>
        <w:pStyle w:val="NoSpacing"/>
        <w:rPr>
          <w:rFonts w:cs="Times New Roman"/>
          <w:szCs w:val="24"/>
        </w:rPr>
      </w:pPr>
    </w:p>
    <w:p w14:paraId="5CE969FA" w14:textId="77777777" w:rsidR="000F07C0" w:rsidRDefault="000F07C0" w:rsidP="000F07C0">
      <w:pPr>
        <w:pStyle w:val="NoSpacing"/>
        <w:rPr>
          <w:rFonts w:cs="Times New Roman"/>
          <w:szCs w:val="24"/>
        </w:rPr>
      </w:pPr>
    </w:p>
    <w:p w14:paraId="01937537" w14:textId="77777777" w:rsidR="000F07C0" w:rsidRDefault="000F07C0" w:rsidP="000F07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September 2024</w:t>
      </w:r>
    </w:p>
    <w:p w14:paraId="2AC4184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C9363A" w14:textId="77777777" w:rsidR="000F07C0" w:rsidRDefault="000F07C0" w:rsidP="009139A6">
      <w:r>
        <w:separator/>
      </w:r>
    </w:p>
  </w:endnote>
  <w:endnote w:type="continuationSeparator" w:id="0">
    <w:p w14:paraId="6E586FD3" w14:textId="77777777" w:rsidR="000F07C0" w:rsidRDefault="000F07C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BA51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F902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6938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67A710" w14:textId="77777777" w:rsidR="000F07C0" w:rsidRDefault="000F07C0" w:rsidP="009139A6">
      <w:r>
        <w:separator/>
      </w:r>
    </w:p>
  </w:footnote>
  <w:footnote w:type="continuationSeparator" w:id="0">
    <w:p w14:paraId="42917C05" w14:textId="77777777" w:rsidR="000F07C0" w:rsidRDefault="000F07C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12E1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A7AE0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2FF2C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7C0"/>
    <w:rsid w:val="000666E0"/>
    <w:rsid w:val="000F07C0"/>
    <w:rsid w:val="000F540B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78C3F"/>
  <w15:chartTrackingRefBased/>
  <w15:docId w15:val="{48D85DCD-3446-4743-AD55-81B04A38F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2024-09-29T20:20:00Z</dcterms:created>
  <dcterms:modified xsi:type="dcterms:W3CDTF">2024-09-29T20:21:00Z</dcterms:modified>
</cp:coreProperties>
</file>